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Okulun Adı             :</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 xml:space="preserve">Tarih  </w:t>
      </w:r>
      <w:r>
        <w:rPr>
          <w:rFonts w:ascii="Comic Sans MS" w:hAnsi="Comic Sans MS"/>
          <w:sz w:val="20"/>
          <w:szCs w:val="20"/>
        </w:rPr>
        <w:t xml:space="preserve">                   :  17.11.2016</w:t>
      </w:r>
    </w:p>
    <w:p w:rsidR="00501B8E" w:rsidRDefault="00501B8E" w:rsidP="008A504E">
      <w:pPr>
        <w:pStyle w:val="NoSpacing"/>
        <w:rPr>
          <w:rFonts w:ascii="Comic Sans MS" w:hAnsi="Comic Sans MS"/>
          <w:sz w:val="20"/>
          <w:szCs w:val="20"/>
        </w:rPr>
      </w:pPr>
      <w:r w:rsidRPr="008A504E">
        <w:rPr>
          <w:rFonts w:ascii="Comic Sans MS" w:hAnsi="Comic Sans MS"/>
          <w:sz w:val="20"/>
          <w:szCs w:val="20"/>
        </w:rPr>
        <w:t>Yaş Grubu (Ay)      :  48-66</w:t>
      </w:r>
    </w:p>
    <w:p w:rsidR="00501B8E" w:rsidRPr="008A504E" w:rsidRDefault="00501B8E" w:rsidP="008A504E">
      <w:pPr>
        <w:pStyle w:val="NoSpacing"/>
        <w:rPr>
          <w:rFonts w:ascii="Comic Sans MS" w:hAnsi="Comic Sans MS"/>
          <w:sz w:val="20"/>
          <w:szCs w:val="20"/>
        </w:rPr>
      </w:pPr>
      <w:r>
        <w:rPr>
          <w:rFonts w:ascii="Comic Sans MS" w:hAnsi="Comic Sans MS"/>
          <w:sz w:val="20"/>
          <w:szCs w:val="20"/>
        </w:rPr>
        <w:t xml:space="preserve">Öğretmenin adı     : </w:t>
      </w:r>
    </w:p>
    <w:p w:rsidR="00501B8E" w:rsidRPr="008A504E" w:rsidRDefault="00501B8E" w:rsidP="008A504E">
      <w:pPr>
        <w:pStyle w:val="NoSpacing"/>
        <w:jc w:val="center"/>
        <w:rPr>
          <w:rFonts w:ascii="Comic Sans MS" w:hAnsi="Comic Sans MS"/>
          <w:sz w:val="20"/>
          <w:szCs w:val="20"/>
        </w:rPr>
      </w:pPr>
      <w:r w:rsidRPr="008A504E">
        <w:rPr>
          <w:rFonts w:ascii="Comic Sans MS" w:hAnsi="Comic Sans MS"/>
          <w:sz w:val="20"/>
          <w:szCs w:val="20"/>
        </w:rPr>
        <w:t>EĞİTİM AKIŞI</w:t>
      </w:r>
    </w:p>
    <w:p w:rsidR="00501B8E" w:rsidRPr="008A504E" w:rsidRDefault="00501B8E" w:rsidP="008A504E">
      <w:pPr>
        <w:pStyle w:val="NoSpacing"/>
        <w:jc w:val="both"/>
        <w:rPr>
          <w:rFonts w:ascii="Comic Sans MS" w:hAnsi="Comic Sans MS"/>
          <w:sz w:val="20"/>
          <w:szCs w:val="20"/>
        </w:rPr>
      </w:pPr>
      <w:r w:rsidRPr="008A504E">
        <w:rPr>
          <w:rFonts w:ascii="Comic Sans MS" w:hAnsi="Comic Sans MS"/>
          <w:sz w:val="20"/>
          <w:szCs w:val="20"/>
        </w:rPr>
        <w:t>Güne Başlama Zamanı</w:t>
      </w:r>
    </w:p>
    <w:p w:rsidR="00501B8E" w:rsidRPr="008A504E" w:rsidRDefault="00501B8E" w:rsidP="008A504E">
      <w:pPr>
        <w:pStyle w:val="NoSpacing"/>
        <w:jc w:val="both"/>
        <w:rPr>
          <w:rFonts w:ascii="Comic Sans MS" w:hAnsi="Comic Sans MS"/>
          <w:sz w:val="20"/>
          <w:szCs w:val="20"/>
        </w:rPr>
      </w:pPr>
      <w:r w:rsidRPr="008A504E">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501B8E" w:rsidRPr="008A504E" w:rsidRDefault="00501B8E" w:rsidP="008A504E">
      <w:pPr>
        <w:pStyle w:val="NoSpacing"/>
        <w:jc w:val="both"/>
        <w:rPr>
          <w:rFonts w:ascii="Comic Sans MS" w:hAnsi="Comic Sans MS"/>
          <w:sz w:val="20"/>
          <w:szCs w:val="20"/>
        </w:rPr>
      </w:pPr>
      <w:r w:rsidRPr="008A504E">
        <w:rPr>
          <w:rFonts w:ascii="Comic Sans MS" w:hAnsi="Comic Sans MS"/>
          <w:sz w:val="20"/>
          <w:szCs w:val="20"/>
        </w:rPr>
        <w:t>Oyun Zamanı</w:t>
      </w:r>
    </w:p>
    <w:p w:rsidR="00501B8E" w:rsidRPr="008A504E" w:rsidRDefault="00501B8E" w:rsidP="008A504E">
      <w:pPr>
        <w:pStyle w:val="NoSpacing"/>
        <w:jc w:val="both"/>
        <w:rPr>
          <w:rFonts w:ascii="Comic Sans MS" w:hAnsi="Comic Sans MS"/>
          <w:sz w:val="20"/>
          <w:szCs w:val="20"/>
        </w:rPr>
      </w:pPr>
      <w:r w:rsidRPr="008A504E">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501B8E" w:rsidRPr="008A504E" w:rsidRDefault="00501B8E" w:rsidP="008A504E">
      <w:pPr>
        <w:pStyle w:val="NoSpacing"/>
        <w:rPr>
          <w:rFonts w:ascii="Comic Sans MS" w:hAnsi="Comic Sans MS"/>
          <w:b/>
          <w:sz w:val="20"/>
          <w:szCs w:val="20"/>
        </w:rPr>
      </w:pPr>
      <w:r w:rsidRPr="008A504E">
        <w:rPr>
          <w:rFonts w:ascii="Comic Sans MS" w:hAnsi="Comic Sans MS"/>
          <w:b/>
          <w:sz w:val="20"/>
          <w:szCs w:val="20"/>
        </w:rPr>
        <w:t>Kahvaltı  Temizlik</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Etkinlik Zamanı</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 DİŞ SAĞLIĞI ” isimli Türkçe etkinliği</w:t>
      </w:r>
    </w:p>
    <w:p w:rsidR="00501B8E" w:rsidRPr="008A504E" w:rsidRDefault="00501B8E" w:rsidP="008A504E">
      <w:pPr>
        <w:pStyle w:val="NoSpacing"/>
        <w:rPr>
          <w:rFonts w:ascii="Comic Sans MS" w:hAnsi="Comic Sans MS"/>
          <w:b/>
          <w:sz w:val="20"/>
          <w:szCs w:val="20"/>
        </w:rPr>
      </w:pPr>
      <w:r w:rsidRPr="008A504E">
        <w:rPr>
          <w:rFonts w:ascii="Comic Sans MS" w:hAnsi="Comic Sans MS"/>
          <w:b/>
          <w:sz w:val="20"/>
          <w:szCs w:val="20"/>
        </w:rPr>
        <w:t>Öğle Yemeği, Temizlik</w:t>
      </w:r>
    </w:p>
    <w:p w:rsidR="00501B8E" w:rsidRPr="008A504E" w:rsidRDefault="00501B8E" w:rsidP="008A504E">
      <w:pPr>
        <w:pStyle w:val="NoSpacing"/>
        <w:rPr>
          <w:rFonts w:ascii="Comic Sans MS" w:hAnsi="Comic Sans MS"/>
          <w:b/>
          <w:sz w:val="20"/>
          <w:szCs w:val="20"/>
        </w:rPr>
      </w:pPr>
      <w:r w:rsidRPr="008A504E">
        <w:rPr>
          <w:rFonts w:ascii="Comic Sans MS" w:hAnsi="Comic Sans MS"/>
          <w:b/>
          <w:sz w:val="20"/>
          <w:szCs w:val="20"/>
        </w:rPr>
        <w:t xml:space="preserve">Dinlenme            </w:t>
      </w:r>
    </w:p>
    <w:p w:rsidR="00501B8E" w:rsidRPr="008A504E" w:rsidRDefault="00501B8E" w:rsidP="008A504E">
      <w:pPr>
        <w:pStyle w:val="NoSpacing"/>
        <w:rPr>
          <w:rFonts w:ascii="Comic Sans MS" w:hAnsi="Comic Sans MS"/>
          <w:sz w:val="20"/>
          <w:szCs w:val="20"/>
        </w:rPr>
      </w:pPr>
      <w:r w:rsidRPr="008A504E">
        <w:rPr>
          <w:rFonts w:ascii="Comic Sans MS" w:hAnsi="Comic Sans MS"/>
          <w:b/>
          <w:sz w:val="20"/>
          <w:szCs w:val="20"/>
        </w:rPr>
        <w:t>Kahvaltı, Temizlik</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Etkinlik Zamanı</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"KURDELA DANSI ’’ isimli oyun etkinliği</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Oyun Zamanı</w:t>
      </w:r>
      <w:r>
        <w:rPr>
          <w:rFonts w:ascii="Comic Sans MS" w:hAnsi="Comic Sans MS"/>
          <w:sz w:val="20"/>
          <w:szCs w:val="20"/>
        </w:rPr>
        <w:t xml:space="preserve">:  </w:t>
      </w:r>
      <w:r w:rsidRPr="008A504E">
        <w:rPr>
          <w:rFonts w:ascii="Comic Sans MS" w:hAnsi="Comic Sans MS"/>
          <w:sz w:val="20"/>
          <w:szCs w:val="20"/>
        </w:rPr>
        <w:t>Öğrenme merkezlerinde oyun.</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Günü Değerlendirme Zamanı</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Eve gidiş</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Hazırlıklar tamamlanır ve çocuklarla vedalaşılır.</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Genel Değerlendirme</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w:t>
      </w:r>
    </w:p>
    <w:p w:rsidR="00501B8E" w:rsidRDefault="00501B8E" w:rsidP="008A504E">
      <w:pPr>
        <w:pStyle w:val="NoSpacing"/>
        <w:rPr>
          <w:rFonts w:ascii="Comic Sans MS" w:hAnsi="Comic Sans MS"/>
          <w:b/>
          <w:sz w:val="20"/>
          <w:szCs w:val="20"/>
        </w:rPr>
      </w:pPr>
    </w:p>
    <w:p w:rsidR="00501B8E" w:rsidRPr="00BA507A" w:rsidRDefault="00501B8E" w:rsidP="00BA507A">
      <w:pPr>
        <w:pStyle w:val="NoSpacing"/>
        <w:jc w:val="center"/>
        <w:rPr>
          <w:rFonts w:ascii="Comic Sans MS" w:hAnsi="Comic Sans MS"/>
          <w:b/>
          <w:sz w:val="20"/>
          <w:szCs w:val="20"/>
        </w:rPr>
      </w:pPr>
      <w:r w:rsidRPr="00BA507A">
        <w:rPr>
          <w:rFonts w:ascii="Comic Sans MS" w:hAnsi="Comic Sans MS"/>
          <w:b/>
          <w:sz w:val="20"/>
          <w:szCs w:val="20"/>
        </w:rPr>
        <w:t>ETKİNLİK PLANI</w:t>
      </w:r>
    </w:p>
    <w:p w:rsidR="00501B8E" w:rsidRDefault="00501B8E" w:rsidP="00BA507A">
      <w:pPr>
        <w:pStyle w:val="NoSpacing"/>
        <w:jc w:val="center"/>
        <w:rPr>
          <w:rFonts w:ascii="Comic Sans MS" w:hAnsi="Comic Sans MS"/>
          <w:b/>
          <w:sz w:val="20"/>
          <w:szCs w:val="20"/>
        </w:rPr>
      </w:pPr>
      <w:r>
        <w:rPr>
          <w:rFonts w:ascii="Comic Sans MS" w:hAnsi="Comic Sans MS"/>
          <w:b/>
          <w:sz w:val="20"/>
          <w:szCs w:val="20"/>
        </w:rPr>
        <w:t>DİŞ SAĞLIĞI</w:t>
      </w:r>
    </w:p>
    <w:p w:rsidR="00501B8E" w:rsidRPr="00BA507A" w:rsidRDefault="00501B8E" w:rsidP="00BA507A">
      <w:pPr>
        <w:pStyle w:val="NoSpacing"/>
        <w:rPr>
          <w:rFonts w:ascii="Comic Sans MS" w:hAnsi="Comic Sans MS"/>
          <w:b/>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BA507A">
        <w:rPr>
          <w:rFonts w:ascii="Comic Sans MS" w:hAnsi="Comic Sans MS"/>
          <w:b/>
          <w:sz w:val="20"/>
          <w:szCs w:val="20"/>
        </w:rPr>
        <w:t>Türkçe Dil  (Bütünleştirilmiş Büyük Grup Etkinliği)</w:t>
      </w:r>
    </w:p>
    <w:p w:rsidR="00501B8E" w:rsidRDefault="00501B8E" w:rsidP="00BA507A">
      <w:pPr>
        <w:pStyle w:val="NoSpacing"/>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r w:rsidRPr="00BA507A">
        <w:rPr>
          <w:rFonts w:ascii="Comic Sans MS" w:hAnsi="Comic Sans MS"/>
          <w:b/>
          <w:sz w:val="20"/>
          <w:szCs w:val="20"/>
        </w:rPr>
        <w:t>48</w:t>
      </w:r>
      <w:r>
        <w:rPr>
          <w:rFonts w:ascii="Comic Sans MS" w:hAnsi="Comic Sans MS"/>
          <w:b/>
          <w:sz w:val="20"/>
          <w:szCs w:val="20"/>
        </w:rPr>
        <w:t>-66</w:t>
      </w:r>
    </w:p>
    <w:p w:rsidR="00501B8E" w:rsidRDefault="00501B8E" w:rsidP="00AB6124">
      <w:pPr>
        <w:pStyle w:val="NoSpacing"/>
        <w:rPr>
          <w:rFonts w:ascii="Comic Sans MS" w:hAnsi="Comic Sans MS"/>
          <w:b/>
          <w:sz w:val="20"/>
          <w:szCs w:val="20"/>
        </w:rPr>
      </w:pP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01B8E"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4. Bir olay ya da durumla ilgili olarak başkalarının duygularını açıklar. </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AB6124">
        <w:rPr>
          <w:rFonts w:ascii="Comic Sans MS" w:hAnsi="Comic Sans MS"/>
          <w:sz w:val="20"/>
          <w:szCs w:val="20"/>
        </w:rPr>
        <w:t>östergeleri: Başkalarının duygularını söyler. Başkalarının duygularının nedenlerini söyler. Başkalarının d</w:t>
      </w:r>
      <w:r>
        <w:rPr>
          <w:rFonts w:ascii="Comic Sans MS" w:hAnsi="Comic Sans MS"/>
          <w:sz w:val="20"/>
          <w:szCs w:val="20"/>
        </w:rPr>
        <w:t>uygularının sonuçlarını söyler.</w:t>
      </w:r>
    </w:p>
    <w:p w:rsidR="00501B8E"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5. Bir olay ya da durumla ilgili olumsuz duygularını uygun yollarla gösterir.</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Olumsuz duygularını olumlu sözel ifadeler kullanarak açıklar.</w:t>
      </w:r>
    </w:p>
    <w:p w:rsidR="00501B8E"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12. Değişik ortamlardaki kurallara uyar. </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Değişik ortamlardaki kuralların belirlenmesinde düşüncesini söyler.  Kuralların gerekli olduğunu söyler. İstekleri ile kurallar çeliştiğinde kurallara uygun davr</w:t>
      </w:r>
      <w:r>
        <w:rPr>
          <w:rFonts w:ascii="Comic Sans MS" w:hAnsi="Comic Sans MS"/>
          <w:sz w:val="20"/>
          <w:szCs w:val="20"/>
        </w:rPr>
        <w:t>anır. Nezaket kurallarına uyar.</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501B8E"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1. Nesne/durum/olaya dikkatini verir.</w:t>
      </w:r>
    </w:p>
    <w:p w:rsidR="00501B8E" w:rsidRPr="00AB6124" w:rsidRDefault="00501B8E"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Dikkat edilmesi gereken nesne/durum/olaya odaklanır. Dikkatini çeken nesne/durum/olaya yönelik sorular sorar.</w:t>
      </w:r>
    </w:p>
    <w:p w:rsidR="00501B8E" w:rsidRDefault="00501B8E" w:rsidP="00AB6124">
      <w:pPr>
        <w:rPr>
          <w:sz w:val="20"/>
          <w:szCs w:val="20"/>
        </w:rPr>
      </w:pPr>
    </w:p>
    <w:p w:rsidR="00501B8E" w:rsidRDefault="00501B8E" w:rsidP="0016761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ÖĞRENME SÜRECİ</w:t>
      </w:r>
    </w:p>
    <w:p w:rsidR="00501B8E" w:rsidRPr="0016761D"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B6124">
        <w:rPr>
          <w:rFonts w:ascii="Comic Sans MS" w:hAnsi="Comic Sans MS"/>
          <w:sz w:val="20"/>
          <w:szCs w:val="20"/>
        </w:rPr>
        <w:t xml:space="preserve"> “Kokulu sabunlar bir araya gelmişler. </w:t>
      </w:r>
    </w:p>
    <w:p w:rsidR="00501B8E"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Hep beraber sıkı sıkı birbirlerine sürtünmüşler. </w:t>
      </w:r>
    </w:p>
    <w:p w:rsidR="00501B8E" w:rsidRPr="00AB6124"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Birden kayarak yerlere düşmüşler.” </w:t>
      </w:r>
      <w:r>
        <w:rPr>
          <w:rFonts w:ascii="Comic Sans MS" w:hAnsi="Comic Sans MS"/>
          <w:sz w:val="20"/>
          <w:szCs w:val="20"/>
        </w:rPr>
        <w:t xml:space="preserve">….   </w:t>
      </w:r>
      <w:r w:rsidRPr="00AB6124">
        <w:rPr>
          <w:rFonts w:ascii="Comic Sans MS" w:hAnsi="Comic Sans MS"/>
          <w:sz w:val="20"/>
          <w:szCs w:val="20"/>
        </w:rPr>
        <w:t>tekerlemesi dramatize edilerek hikâye dinlemeye geçilir.</w:t>
      </w:r>
    </w:p>
    <w:p w:rsidR="00501B8E" w:rsidRPr="00AB6124"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Öğretmen “</w:t>
      </w:r>
      <w:r w:rsidRPr="0016761D">
        <w:rPr>
          <w:rFonts w:ascii="Comic Sans MS" w:hAnsi="Comic Sans MS"/>
          <w:b/>
          <w:sz w:val="20"/>
          <w:szCs w:val="20"/>
        </w:rPr>
        <w:t>Sabunla Dost Olan Çocuk</w:t>
      </w:r>
      <w:r w:rsidRPr="00AB6124">
        <w:rPr>
          <w:rFonts w:ascii="Comic Sans MS" w:hAnsi="Comic Sans MS"/>
          <w:sz w:val="20"/>
          <w:szCs w:val="20"/>
        </w:rPr>
        <w:t xml:space="preserve">” adlı hikâyeyi pazen tahta yardımı ile anlatır. </w:t>
      </w:r>
    </w:p>
    <w:p w:rsidR="00501B8E" w:rsidRPr="00AB6124"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Hasanın çok fazla karnı ağrıyordu. “Ihhh, ıhh!” diye yatağında inliyordu. Annesi bu duruma çok üzülüyordu. Onun </w:t>
      </w:r>
      <w:r w:rsidRPr="00AB6124">
        <w:rPr>
          <w:rFonts w:ascii="Comic Sans MS" w:hAnsi="Comic Sans MS"/>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501B8E" w:rsidRPr="00AB6124"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AB6124">
        <w:rPr>
          <w:rFonts w:ascii="Comic Sans MS" w:hAnsi="Comic Sans MS"/>
          <w:sz w:val="20"/>
          <w:szCs w:val="20"/>
        </w:rPr>
        <w:tab/>
        <w:t xml:space="preserve">süre sonra iyileşti. İyileşince yine arkadaşlarıyla oyunla oynadı. Ama doktor amcanın öğüdünü hiç unutmadı.” (N. Şirin) </w:t>
      </w:r>
    </w:p>
    <w:p w:rsidR="00501B8E"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Soru – cevap metodu ile hikayenin pekiştirmesi yapılır. Masalara geçilir, sağlık ile ilgili çalışma sayfaları yönergeye uygun olarak tamamlanır.</w:t>
      </w:r>
    </w:p>
    <w:p w:rsidR="00501B8E"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FIRÇALA DIŞINI şarkısı söylenir</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 fırçala dişini</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olsun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Ağzın tertemiz olsun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Mis gibi koksun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Yemeğini bitirdin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Afiyet olsun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hemen dişini</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Tertemiz olsun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Gülümsersin onlarla</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ise</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Fırçalamazsan onları</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Bak çürür işte</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Sabah kahvaltıdan sonra</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Akşam yatmadan</w:t>
      </w:r>
    </w:p>
    <w:p w:rsidR="00501B8E" w:rsidRPr="000321A7"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Aşağı yukarı aşağı yukarı</w:t>
      </w:r>
    </w:p>
    <w:p w:rsidR="00501B8E" w:rsidRDefault="00501B8E" w:rsidP="000321A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durmadan</w:t>
      </w:r>
    </w:p>
    <w:p w:rsidR="00501B8E"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A</w:t>
      </w:r>
      <w:r w:rsidRPr="000321A7">
        <w:rPr>
          <w:rFonts w:ascii="Comic Sans MS" w:hAnsi="Comic Sans MS"/>
          <w:sz w:val="20"/>
          <w:szCs w:val="20"/>
        </w:rPr>
        <w:t>ğız ve dişlerin sağlığı için öncelikle bu bölgelerin temizliğine önem vermeliyiz. Ağzımızın sağlığı için aşırı sıcak gıdalara dikkat ederek ağız içi dokuların yanmasını önlemeliyiz. Yine yemeklerden sonra ağız içi suyla yıkanarak buralardaki kokuşmaya neden olan besin artıkları temizlenmelidir. Ağız içinde yaralar oluştuğu zaman hekime gösterilerek, tedavi ettirilmelidir. Aynı şekilde dişlerin sağlığı için düzenli olarak dişler, fırçalanarak temizlenmelidir. 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 sıkıntılı durum oluşturur.</w:t>
      </w:r>
      <w:r>
        <w:rPr>
          <w:rFonts w:ascii="Comic Sans MS" w:hAnsi="Comic Sans MS"/>
          <w:sz w:val="20"/>
          <w:szCs w:val="20"/>
        </w:rPr>
        <w:t>)</w:t>
      </w:r>
    </w:p>
    <w:p w:rsidR="00501B8E" w:rsidRDefault="00501B8E"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 MATERYALLER</w:t>
      </w: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kalemler</w:t>
      </w: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SÖZCÜKLER</w:t>
      </w: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Sağılıklı olmak,mikrop,temizlik</w:t>
      </w: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p>
    <w:p w:rsidR="00501B8E" w:rsidRPr="00F65CB9" w:rsidRDefault="00501B8E" w:rsidP="00057BC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sağlik</w:t>
      </w:r>
    </w:p>
    <w:p w:rsidR="00501B8E" w:rsidRDefault="00501B8E" w:rsidP="00AB6124">
      <w:pPr>
        <w:pStyle w:val="NoSpacing"/>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AİLE KATILIMI </w:t>
      </w: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Evde su ve sabun nasıl kullanılır, eller nasıl yıkanır, çocuğunuzla birlikte ellerinizi yıkayınız.</w:t>
      </w: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1B8E" w:rsidRPr="00F65CB9"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501B8E" w:rsidRDefault="00501B8E"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Default="00501B8E" w:rsidP="00AB6124">
      <w:pPr>
        <w:pStyle w:val="NoSpacing"/>
        <w:rPr>
          <w:rFonts w:ascii="Comic Sans MS" w:hAnsi="Comic Sans MS"/>
          <w:sz w:val="20"/>
          <w:szCs w:val="20"/>
        </w:rPr>
      </w:pPr>
    </w:p>
    <w:p w:rsidR="00501B8E" w:rsidRPr="0016761D"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501B8E"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Doktor amcanın öğüdü ne idi?</w:t>
      </w:r>
    </w:p>
    <w:p w:rsidR="00501B8E" w:rsidRPr="00AB6124"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w:t>
      </w:r>
      <w:r w:rsidRPr="00AB6124">
        <w:rPr>
          <w:rFonts w:ascii="Comic Sans MS" w:hAnsi="Comic Sans MS"/>
          <w:sz w:val="20"/>
          <w:szCs w:val="20"/>
        </w:rPr>
        <w:t xml:space="preserve"> ne zamanlar yıkan</w:t>
      </w:r>
      <w:r>
        <w:rPr>
          <w:rFonts w:ascii="Comic Sans MS" w:hAnsi="Comic Sans MS"/>
          <w:sz w:val="20"/>
          <w:szCs w:val="20"/>
        </w:rPr>
        <w:t>malı</w:t>
      </w:r>
      <w:r w:rsidRPr="00AB6124">
        <w:rPr>
          <w:rFonts w:ascii="Comic Sans MS" w:hAnsi="Comic Sans MS"/>
          <w:sz w:val="20"/>
          <w:szCs w:val="20"/>
        </w:rPr>
        <w:t>?.</w:t>
      </w:r>
    </w:p>
    <w:p w:rsidR="00501B8E" w:rsidRPr="00F65CB9"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Hasanın neresi ağrıyordu?</w:t>
      </w:r>
    </w:p>
    <w:p w:rsidR="00501B8E" w:rsidRPr="00F65CB9"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 nasıl iyileşti?</w:t>
      </w:r>
    </w:p>
    <w:p w:rsidR="00501B8E" w:rsidRPr="00F65CB9" w:rsidRDefault="00501B8E"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Doktor amcanın öğüdü ne idi?</w:t>
      </w:r>
    </w:p>
    <w:p w:rsidR="00501B8E" w:rsidRDefault="00501B8E" w:rsidP="0016761D">
      <w:pPr>
        <w:pStyle w:val="NoSpacing"/>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2.sayı/40</w:t>
      </w:r>
      <w:r w:rsidRPr="00F65CB9">
        <w:rPr>
          <w:rFonts w:ascii="Comic Sans MS" w:hAnsi="Comic Sans MS"/>
          <w:sz w:val="20"/>
          <w:szCs w:val="20"/>
        </w:rPr>
        <w:t>.</w:t>
      </w:r>
      <w:r>
        <w:rPr>
          <w:rFonts w:ascii="Comic Sans MS" w:hAnsi="Comic Sans MS"/>
          <w:sz w:val="20"/>
          <w:szCs w:val="20"/>
        </w:rPr>
        <w:t xml:space="preserve">41. </w:t>
      </w:r>
      <w:r w:rsidRPr="00F65CB9">
        <w:rPr>
          <w:rFonts w:ascii="Comic Sans MS" w:hAnsi="Comic Sans MS"/>
          <w:sz w:val="20"/>
          <w:szCs w:val="20"/>
        </w:rPr>
        <w:t>sayfa yönergeler doğrultusunda yapılır</w:t>
      </w:r>
      <w:r>
        <w:t>.</w:t>
      </w:r>
    </w:p>
    <w:p w:rsidR="00501B8E" w:rsidRDefault="00501B8E" w:rsidP="0016761D">
      <w:pPr>
        <w:pStyle w:val="NoSpacing"/>
        <w:pBdr>
          <w:top w:val="single" w:sz="4" w:space="1" w:color="auto"/>
          <w:left w:val="single" w:sz="4" w:space="4" w:color="auto"/>
          <w:bottom w:val="single" w:sz="4" w:space="1" w:color="auto"/>
          <w:right w:val="single" w:sz="4" w:space="4" w:color="auto"/>
        </w:pBdr>
      </w:pPr>
    </w:p>
    <w:p w:rsidR="00501B8E" w:rsidRDefault="00501B8E" w:rsidP="008A504E">
      <w:pPr>
        <w:tabs>
          <w:tab w:val="left" w:pos="2850"/>
        </w:tabs>
      </w:pPr>
      <w:r>
        <w:tab/>
      </w:r>
    </w:p>
    <w:p w:rsidR="00501B8E" w:rsidRPr="008A504E" w:rsidRDefault="00501B8E" w:rsidP="008A504E">
      <w:pPr>
        <w:pStyle w:val="NoSpacing"/>
        <w:jc w:val="center"/>
        <w:rPr>
          <w:rFonts w:ascii="Comic Sans MS" w:hAnsi="Comic Sans MS"/>
          <w:b/>
          <w:sz w:val="20"/>
          <w:szCs w:val="20"/>
        </w:rPr>
      </w:pPr>
      <w:bookmarkStart w:id="0" w:name="_GoBack"/>
      <w:bookmarkEnd w:id="0"/>
      <w:r w:rsidRPr="008A504E">
        <w:rPr>
          <w:rFonts w:ascii="Comic Sans MS" w:hAnsi="Comic Sans MS"/>
          <w:b/>
          <w:sz w:val="20"/>
          <w:szCs w:val="20"/>
        </w:rPr>
        <w:t>ETKİNLİK PLANI (2)</w:t>
      </w:r>
    </w:p>
    <w:p w:rsidR="00501B8E" w:rsidRPr="008A504E" w:rsidRDefault="00501B8E" w:rsidP="008A504E">
      <w:pPr>
        <w:pStyle w:val="NoSpacing"/>
        <w:jc w:val="center"/>
        <w:rPr>
          <w:rFonts w:ascii="Comic Sans MS" w:hAnsi="Comic Sans MS"/>
          <w:b/>
          <w:sz w:val="20"/>
          <w:szCs w:val="20"/>
        </w:rPr>
      </w:pPr>
      <w:r w:rsidRPr="008A504E">
        <w:rPr>
          <w:rFonts w:ascii="Comic Sans MS" w:hAnsi="Comic Sans MS"/>
          <w:b/>
          <w:sz w:val="20"/>
          <w:szCs w:val="20"/>
        </w:rPr>
        <w:t>KURDELA DANSI</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 xml:space="preserve">Etkinlik Çeşidi  : Hareket-Müzik (Bütünleştirilmiş Büyük Grup Etkinliği)                                                                                   </w:t>
      </w:r>
    </w:p>
    <w:p w:rsidR="00501B8E" w:rsidRPr="008A504E" w:rsidRDefault="00501B8E" w:rsidP="008A504E">
      <w:pPr>
        <w:pStyle w:val="NoSpacing"/>
        <w:rPr>
          <w:rFonts w:ascii="Comic Sans MS" w:hAnsi="Comic Sans MS"/>
          <w:sz w:val="20"/>
          <w:szCs w:val="20"/>
        </w:rPr>
      </w:pPr>
      <w:r w:rsidRPr="008A504E">
        <w:rPr>
          <w:rFonts w:ascii="Comic Sans MS" w:hAnsi="Comic Sans MS"/>
          <w:sz w:val="20"/>
          <w:szCs w:val="20"/>
        </w:rPr>
        <w:t>Yaş Grubu         : 48-66 Ay</w:t>
      </w:r>
    </w:p>
    <w:p w:rsidR="00501B8E" w:rsidRPr="008A504E" w:rsidRDefault="00501B8E" w:rsidP="008A504E">
      <w:pPr>
        <w:pStyle w:val="NoSpacing"/>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A504E">
        <w:rPr>
          <w:rFonts w:ascii="Comic Sans MS" w:hAnsi="Comic Sans MS"/>
          <w:b/>
          <w:sz w:val="20"/>
          <w:szCs w:val="20"/>
        </w:rPr>
        <w:t>KAZANIMLAR VE GÖSTERGELERİ</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A504E">
        <w:rPr>
          <w:rFonts w:ascii="Comic Sans MS" w:hAnsi="Comic Sans MS"/>
          <w:b/>
          <w:sz w:val="20"/>
          <w:szCs w:val="20"/>
        </w:rPr>
        <w:t xml:space="preserve">PSİKOMOTOR  </w:t>
      </w:r>
      <w:r>
        <w:rPr>
          <w:rFonts w:ascii="Comic Sans MS" w:hAnsi="Comic Sans MS"/>
          <w:b/>
          <w:sz w:val="20"/>
          <w:szCs w:val="20"/>
        </w:rPr>
        <w:t>GELİŞİM</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Kazanım 1: Yer değiştirme hareketleri yapar.    Göstergeleri: Yönergeler doğrultusunda yürür. Kayma adımı yaparak belirli mesafede ilerler. Galop yaparak belirli mesafede ilerler. Sekerek belirli mesafede ilerler.</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Kazanım 4: Küçük kas kullanımı gerektiren hareketleri yapar.   Göstergeleri: Nesneleri değişik malzemelerle bağlar.</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Kazanım 5: Müzik ve ritim eşliğinde hareket eder.   Göstergeleri: Basit dans adımlarını yapar. Müzik ve ritim eşliğinde dans eder. Müzik ve ritim eşliğinde çeşitli hareketleri ardı ardına yapar.</w:t>
      </w:r>
    </w:p>
    <w:p w:rsidR="00501B8E" w:rsidRPr="008A504E" w:rsidRDefault="00501B8E" w:rsidP="008A504E">
      <w:pPr>
        <w:pStyle w:val="NoSpacing"/>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A504E">
        <w:rPr>
          <w:rFonts w:ascii="Comic Sans MS" w:hAnsi="Comic Sans MS"/>
          <w:b/>
          <w:sz w:val="20"/>
          <w:szCs w:val="20"/>
        </w:rPr>
        <w:t>ÖĞRENME SÜRECİ</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Öğretmen rehberliğinde ısınma egzersizleri yapılır.  Çocuklar renkli renkli kurdeleleri alarak istedikleri gibi dans ederler (Kayma adımlarıyla sekerek, galop yaparak vb.). Çocuklar iki gruba ayrılır. Bitiş çizgisine sandalyeler konur. Her grubun başındaki çocuk sekerek sandalyeye kurdeleyi bağlayıp geri döner. Arkadaşının eline vurur. Eline vurulan diğer çocuk sekerek sandalyeye bağlanan kurdeleyi çözer ve sıradaki arkadaşına kurdeleyi verir. Oyun bu şekilde devam eder. Önce bitiren grup oyunu kazanır.</w:t>
      </w:r>
    </w:p>
    <w:p w:rsidR="00501B8E" w:rsidRPr="008A504E" w:rsidRDefault="00501B8E" w:rsidP="008A504E">
      <w:pPr>
        <w:pStyle w:val="NoSpacing"/>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MATERYALLER : kurdeleler            SÖZCÜKLER:dans          KAVRAMLAR</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 xml:space="preserve">AİLE KATILIMI: </w:t>
      </w:r>
    </w:p>
    <w:p w:rsidR="00501B8E" w:rsidRPr="008A504E" w:rsidRDefault="00501B8E" w:rsidP="008A504E">
      <w:pPr>
        <w:pStyle w:val="NoSpacing"/>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A504E">
        <w:rPr>
          <w:rFonts w:ascii="Comic Sans MS" w:hAnsi="Comic Sans MS"/>
          <w:b/>
          <w:sz w:val="20"/>
          <w:szCs w:val="20"/>
        </w:rPr>
        <w:t>DEĞERLENDİRME</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Etkinliğimizde neler yaptık? Hangi hareketleri yaptınız?</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 xml:space="preserve">Sandalyeye kurdele bağlamak zor oldu mu? </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 xml:space="preserve">Bağlamak mı kolaydı, çözmek mi? </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Sekerek yürümek kolay mıydı?</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A504E">
        <w:rPr>
          <w:rFonts w:ascii="Comic Sans MS" w:hAnsi="Comic Sans MS"/>
          <w:b/>
          <w:sz w:val="20"/>
          <w:szCs w:val="20"/>
        </w:rPr>
        <w:t>UYARLAMA</w:t>
      </w:r>
    </w:p>
    <w:p w:rsidR="00501B8E" w:rsidRPr="008A504E" w:rsidRDefault="00501B8E" w:rsidP="008A50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A504E">
        <w:rPr>
          <w:rFonts w:ascii="Comic Sans MS" w:hAnsi="Comic Sans MS"/>
          <w:sz w:val="20"/>
          <w:szCs w:val="20"/>
        </w:rPr>
        <w:t>Sınıfta engeli olan öğrenciler varsa, engelleri göz önünde bulundurularak etkinlikler düzenlenmelidir</w:t>
      </w:r>
    </w:p>
    <w:sectPr w:rsidR="00501B8E" w:rsidRPr="008A504E" w:rsidSect="000321A7">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321A7"/>
    <w:rsid w:val="00056EED"/>
    <w:rsid w:val="00057BCE"/>
    <w:rsid w:val="000B3D77"/>
    <w:rsid w:val="000B4633"/>
    <w:rsid w:val="00107BEC"/>
    <w:rsid w:val="0011433E"/>
    <w:rsid w:val="00123FB1"/>
    <w:rsid w:val="00134AAB"/>
    <w:rsid w:val="001630F6"/>
    <w:rsid w:val="0016761D"/>
    <w:rsid w:val="001A385B"/>
    <w:rsid w:val="001E4428"/>
    <w:rsid w:val="00212FA1"/>
    <w:rsid w:val="002256D9"/>
    <w:rsid w:val="00280583"/>
    <w:rsid w:val="00291D3F"/>
    <w:rsid w:val="002A3644"/>
    <w:rsid w:val="002B3C67"/>
    <w:rsid w:val="002F400D"/>
    <w:rsid w:val="003342B6"/>
    <w:rsid w:val="00357997"/>
    <w:rsid w:val="00360767"/>
    <w:rsid w:val="00364333"/>
    <w:rsid w:val="003E6C7C"/>
    <w:rsid w:val="004227BD"/>
    <w:rsid w:val="004710F0"/>
    <w:rsid w:val="004C5680"/>
    <w:rsid w:val="004D247C"/>
    <w:rsid w:val="00501B8E"/>
    <w:rsid w:val="0051003C"/>
    <w:rsid w:val="00532861"/>
    <w:rsid w:val="005703CE"/>
    <w:rsid w:val="005C1465"/>
    <w:rsid w:val="00611ED2"/>
    <w:rsid w:val="006445A8"/>
    <w:rsid w:val="00691096"/>
    <w:rsid w:val="006A12C0"/>
    <w:rsid w:val="006B5D79"/>
    <w:rsid w:val="006C763E"/>
    <w:rsid w:val="00722B88"/>
    <w:rsid w:val="00723EF8"/>
    <w:rsid w:val="00724D6A"/>
    <w:rsid w:val="0076053B"/>
    <w:rsid w:val="007902EA"/>
    <w:rsid w:val="007B6875"/>
    <w:rsid w:val="008A504E"/>
    <w:rsid w:val="008A716D"/>
    <w:rsid w:val="008D24D8"/>
    <w:rsid w:val="0091045F"/>
    <w:rsid w:val="00921B90"/>
    <w:rsid w:val="0092225D"/>
    <w:rsid w:val="009448FC"/>
    <w:rsid w:val="00960FBC"/>
    <w:rsid w:val="009906B0"/>
    <w:rsid w:val="009B482C"/>
    <w:rsid w:val="009B5ABC"/>
    <w:rsid w:val="009C3F65"/>
    <w:rsid w:val="00A11771"/>
    <w:rsid w:val="00A15649"/>
    <w:rsid w:val="00A61C36"/>
    <w:rsid w:val="00A9785C"/>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A738C"/>
    <w:rsid w:val="00CF2133"/>
    <w:rsid w:val="00D01D45"/>
    <w:rsid w:val="00D36C97"/>
    <w:rsid w:val="00D653D0"/>
    <w:rsid w:val="00D91288"/>
    <w:rsid w:val="00DB292B"/>
    <w:rsid w:val="00DB4276"/>
    <w:rsid w:val="00DF3498"/>
    <w:rsid w:val="00E71A1E"/>
    <w:rsid w:val="00E7339D"/>
    <w:rsid w:val="00E9679B"/>
    <w:rsid w:val="00EF083C"/>
    <w:rsid w:val="00F1028D"/>
    <w:rsid w:val="00F118A8"/>
    <w:rsid w:val="00F52BD4"/>
    <w:rsid w:val="00F61844"/>
    <w:rsid w:val="00F65CB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5</Pages>
  <Words>1145</Words>
  <Characters>6527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14</cp:revision>
  <dcterms:created xsi:type="dcterms:W3CDTF">2015-06-14T17:23:00Z</dcterms:created>
  <dcterms:modified xsi:type="dcterms:W3CDTF">2016-08-27T20:57:00Z</dcterms:modified>
</cp:coreProperties>
</file>